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1B" w:rsidRDefault="007D321B"/>
    <w:tbl>
      <w:tblPr>
        <w:tblpPr w:leftFromText="141" w:rightFromText="141" w:vertAnchor="page" w:horzAnchor="margin" w:tblpY="745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7D321B" w:rsidRPr="00854612" w:rsidTr="00854612">
        <w:trPr>
          <w:trHeight w:val="221"/>
        </w:trPr>
        <w:tc>
          <w:tcPr>
            <w:tcW w:w="0" w:type="auto"/>
            <w:shd w:val="clear" w:color="auto" w:fill="D9D9D9"/>
          </w:tcPr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7D321B" w:rsidRPr="00854612" w:rsidRDefault="007D321B" w:rsidP="00854612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5461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4. SINIF</w:t>
            </w:r>
          </w:p>
          <w:p w:rsidR="007D321B" w:rsidRPr="00854612" w:rsidRDefault="007D321B" w:rsidP="00854612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5461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İHTİYAÇ LİSTESİ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5461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7D321B" w:rsidRPr="00854612" w:rsidTr="00854612">
        <w:trPr>
          <w:trHeight w:val="221"/>
        </w:trPr>
        <w:tc>
          <w:tcPr>
            <w:tcW w:w="0" w:type="auto"/>
            <w:shd w:val="clear" w:color="auto" w:fill="D9D9D9"/>
          </w:tcPr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color w:val="C0504D"/>
              </w:rPr>
            </w:pPr>
            <w:r w:rsidRPr="00854612">
              <w:rPr>
                <w:rFonts w:ascii="Comic Sans MS" w:hAnsi="Comic Sans MS"/>
                <w:b/>
                <w:color w:val="C0504D"/>
              </w:rPr>
              <w:t xml:space="preserve">DEFTERLER </w:t>
            </w:r>
          </w:p>
        </w:tc>
      </w:tr>
      <w:tr w:rsidR="007D321B" w:rsidRPr="00854612" w:rsidTr="00854612">
        <w:trPr>
          <w:trHeight w:val="1866"/>
        </w:trPr>
        <w:tc>
          <w:tcPr>
            <w:tcW w:w="0" w:type="auto"/>
          </w:tcPr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60 yapraklı çizgili, büyük boy, kenarı kırmızı çizgili Sosyal Bilgiler defteri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4</w:t>
            </w:r>
            <w:bookmarkStart w:id="0" w:name="_GoBack"/>
            <w:bookmarkEnd w:id="0"/>
            <w:r w:rsidRPr="00854612">
              <w:rPr>
                <w:rFonts w:ascii="Comic Sans MS" w:hAnsi="Comic Sans MS"/>
                <w:sz w:val="20"/>
                <w:szCs w:val="20"/>
              </w:rPr>
              <w:t>0 yapraklı çizgili büyük boy, kenarı kırmızı çizgili Din Kültürü Ve Ahlak Bilgisi defteri ( arkası İnsan Hakları, Yurttaşlık Ve Demokrasi için kullanılacak. )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 xml:space="preserve">80 yapraklı çizgili, büyük boy, kenarı kırmızı çizgili Türkçe defteri  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 xml:space="preserve">100 yapraklı kareli, büyük boy, kenarı kırmızı çizgili Matematik defteri  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 xml:space="preserve">80 yapraklı kareli büyük boy, kenarı kırmızı çizgili Fen Bilimleri defteri ( Arkası Deney Defteri olarak kullanılacak )  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Orta boy koparma yapraklı resim defteri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40 yaprak küçük boy müzik defteri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40 yaprak, çizgili, küçük boy defter   (Atasözleri ve deyimler için)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60 yaprak çizgili büyük boy, kenarı kırmızı çizgili İngilizce defteri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D321B" w:rsidRPr="00854612" w:rsidTr="00854612">
        <w:trPr>
          <w:trHeight w:val="221"/>
        </w:trPr>
        <w:tc>
          <w:tcPr>
            <w:tcW w:w="0" w:type="auto"/>
            <w:shd w:val="clear" w:color="auto" w:fill="D9D9D9"/>
          </w:tcPr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color w:val="365F91"/>
              </w:rPr>
            </w:pPr>
            <w:r w:rsidRPr="00854612">
              <w:rPr>
                <w:rFonts w:ascii="Comic Sans MS" w:hAnsi="Comic Sans MS"/>
                <w:b/>
                <w:color w:val="365F91"/>
              </w:rPr>
              <w:t>KALEM KUTUSUNDA VE ÇANTASINDA BULUNMASI GEREKENLER</w:t>
            </w:r>
          </w:p>
        </w:tc>
      </w:tr>
      <w:tr w:rsidR="007D321B" w:rsidRPr="00854612" w:rsidTr="00854612">
        <w:trPr>
          <w:trHeight w:val="1798"/>
        </w:trPr>
        <w:tc>
          <w:tcPr>
            <w:tcW w:w="0" w:type="auto"/>
          </w:tcPr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 xml:space="preserve">4 Adet kurşun kalem 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3 Adet kırmızı kalem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Kalemtıraş (Çöpü içinde biriktiren türden olmalı)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12 ‘li kuru boya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12’li pastel boya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12’li sulu boya.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Cetvel takımı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Pritt(Yapıştırıcı)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Makas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Türkçe sözlüğü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Atasözleri ve Deyimler Sözlüğü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Yazım (İmla) Kılavuzu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Not Defteri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Çok amaçlı dosya</w:t>
            </w:r>
          </w:p>
          <w:p w:rsidR="007D321B" w:rsidRPr="00854612" w:rsidRDefault="007D321B" w:rsidP="00854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Tangram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7D321B" w:rsidRPr="00854612" w:rsidRDefault="007D321B" w:rsidP="00854612">
            <w:pPr>
              <w:shd w:val="clear" w:color="auto" w:fill="D9D9D9"/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54612">
              <w:rPr>
                <w:rFonts w:ascii="Comic Sans MS" w:hAnsi="Comic Sans MS"/>
                <w:b/>
                <w:sz w:val="20"/>
                <w:szCs w:val="20"/>
                <w:u w:val="single"/>
              </w:rPr>
              <w:t>NOT: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Pr="00854612">
              <w:rPr>
                <w:rFonts w:ascii="Comic Sans MS" w:hAnsi="Comic Sans MS"/>
                <w:sz w:val="20"/>
                <w:szCs w:val="20"/>
              </w:rPr>
              <w:t xml:space="preserve"> Kitap ve defterleri kaplayıp etiketleyiniz .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2)</w:t>
            </w:r>
            <w:r w:rsidRPr="00854612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854612">
              <w:rPr>
                <w:rFonts w:ascii="Comic Sans MS" w:hAnsi="Comic Sans MS"/>
                <w:sz w:val="20"/>
                <w:szCs w:val="20"/>
              </w:rPr>
              <w:t xml:space="preserve">Yukarıda yazılı kırtasiye malzemelerinden evinizde var olanları </w:t>
            </w:r>
            <w:r w:rsidRPr="00854612">
              <w:rPr>
                <w:rFonts w:ascii="Comic Sans MS" w:hAnsi="Comic Sans MS"/>
                <w:b/>
                <w:sz w:val="20"/>
                <w:szCs w:val="20"/>
                <w:u w:val="single"/>
              </w:rPr>
              <w:t>almayınız.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3)Öğrencinizin çantasına ders programına uygun araç gereç koyulacak.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54612">
              <w:rPr>
                <w:rFonts w:ascii="Comic Sans MS" w:hAnsi="Comic Sans MS"/>
                <w:sz w:val="20"/>
                <w:szCs w:val="20"/>
              </w:rPr>
              <w:t>4)Listedeki malzemeler en kısa sürede temin edilmeli.</w:t>
            </w:r>
          </w:p>
          <w:p w:rsidR="007D321B" w:rsidRPr="00854612" w:rsidRDefault="007D321B" w:rsidP="0085461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D321B" w:rsidRDefault="007D321B"/>
    <w:p w:rsidR="007D321B" w:rsidRDefault="007D321B" w:rsidP="00CC47FC">
      <w:hyperlink r:id="rId5" w:history="1">
        <w:r>
          <w:rPr>
            <w:rStyle w:val="Hyperlink"/>
          </w:rPr>
          <w:t>http://www.sorubak.com/</w:t>
        </w:r>
      </w:hyperlink>
      <w:r>
        <w:t xml:space="preserve"> </w:t>
      </w:r>
    </w:p>
    <w:p w:rsidR="007D321B" w:rsidRDefault="007D321B" w:rsidP="00CC47FC"/>
    <w:sectPr w:rsidR="007D321B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03485"/>
    <w:multiLevelType w:val="hybridMultilevel"/>
    <w:tmpl w:val="6D30441A"/>
    <w:lvl w:ilvl="0" w:tplc="E49483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82693A"/>
    <w:multiLevelType w:val="hybridMultilevel"/>
    <w:tmpl w:val="23EEB5F2"/>
    <w:lvl w:ilvl="0" w:tplc="A46A270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D8509C"/>
    <w:multiLevelType w:val="hybridMultilevel"/>
    <w:tmpl w:val="F34644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650"/>
    <w:rsid w:val="00003CE4"/>
    <w:rsid w:val="00031701"/>
    <w:rsid w:val="000F1671"/>
    <w:rsid w:val="00130C19"/>
    <w:rsid w:val="00134B9C"/>
    <w:rsid w:val="0014608F"/>
    <w:rsid w:val="00215FB9"/>
    <w:rsid w:val="00217286"/>
    <w:rsid w:val="00221C4D"/>
    <w:rsid w:val="002B71A1"/>
    <w:rsid w:val="003F1EAA"/>
    <w:rsid w:val="003F721A"/>
    <w:rsid w:val="004A2504"/>
    <w:rsid w:val="004C3264"/>
    <w:rsid w:val="004D07D0"/>
    <w:rsid w:val="00512016"/>
    <w:rsid w:val="005373D2"/>
    <w:rsid w:val="00537A51"/>
    <w:rsid w:val="005D0ECB"/>
    <w:rsid w:val="00613650"/>
    <w:rsid w:val="00617F94"/>
    <w:rsid w:val="00672132"/>
    <w:rsid w:val="00680FC6"/>
    <w:rsid w:val="00785CDF"/>
    <w:rsid w:val="0078717F"/>
    <w:rsid w:val="007D321B"/>
    <w:rsid w:val="00854612"/>
    <w:rsid w:val="008C199A"/>
    <w:rsid w:val="00903B3D"/>
    <w:rsid w:val="0091373C"/>
    <w:rsid w:val="009B19A1"/>
    <w:rsid w:val="009F0F86"/>
    <w:rsid w:val="00A479C9"/>
    <w:rsid w:val="00A56F54"/>
    <w:rsid w:val="00A57D75"/>
    <w:rsid w:val="00A955C8"/>
    <w:rsid w:val="00AB6418"/>
    <w:rsid w:val="00AF065D"/>
    <w:rsid w:val="00B939B8"/>
    <w:rsid w:val="00BB616A"/>
    <w:rsid w:val="00C22DB3"/>
    <w:rsid w:val="00CC47FC"/>
    <w:rsid w:val="00D54D4A"/>
    <w:rsid w:val="00D7238E"/>
    <w:rsid w:val="00D94A81"/>
    <w:rsid w:val="00E44586"/>
    <w:rsid w:val="00E7405F"/>
    <w:rsid w:val="00E84DA2"/>
    <w:rsid w:val="00F6054B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NoSpacing">
    <w:name w:val="No Spacing"/>
    <w:uiPriority w:val="99"/>
    <w:qFormat/>
    <w:rsid w:val="0014608F"/>
  </w:style>
  <w:style w:type="character" w:styleId="Hyperlink">
    <w:name w:val="Hyperlink"/>
    <w:basedOn w:val="DefaultParagraphFont"/>
    <w:uiPriority w:val="99"/>
    <w:rsid w:val="008C19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3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220</Words>
  <Characters>1258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BİRSEN</cp:lastModifiedBy>
  <cp:revision>5</cp:revision>
  <dcterms:created xsi:type="dcterms:W3CDTF">2016-08-31T08:40:00Z</dcterms:created>
  <dcterms:modified xsi:type="dcterms:W3CDTF">2016-08-31T12:33:00Z</dcterms:modified>
</cp:coreProperties>
</file>